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B4" w:rsidRDefault="00435EB4" w:rsidP="00B36D46">
      <w:pPr>
        <w:jc w:val="center"/>
        <w:rPr>
          <w:b/>
        </w:rPr>
      </w:pPr>
    </w:p>
    <w:p w:rsidR="00435EB4" w:rsidRPr="00A9190F" w:rsidRDefault="00435EB4" w:rsidP="00B507CD">
      <w:pPr>
        <w:jc w:val="center"/>
        <w:rPr>
          <w:b/>
        </w:rPr>
      </w:pPr>
      <w:r w:rsidRPr="00A9190F">
        <w:rPr>
          <w:b/>
        </w:rPr>
        <w:t>Harmonogram</w:t>
      </w:r>
    </w:p>
    <w:p w:rsidR="00435EB4" w:rsidRPr="00A9190F" w:rsidRDefault="00435EB4" w:rsidP="00B507CD">
      <w:pPr>
        <w:jc w:val="center"/>
        <w:rPr>
          <w:b/>
        </w:rPr>
      </w:pPr>
      <w:r>
        <w:rPr>
          <w:b/>
        </w:rPr>
        <w:t>Kurs dietetyki I-ego stopnia</w:t>
      </w:r>
    </w:p>
    <w:p w:rsidR="00435EB4" w:rsidRDefault="00435EB4" w:rsidP="00B507CD">
      <w:pPr>
        <w:jc w:val="center"/>
        <w:rPr>
          <w:b/>
        </w:rPr>
      </w:pPr>
    </w:p>
    <w:p w:rsidR="00435EB4" w:rsidRPr="00A9190F" w:rsidRDefault="00435EB4" w:rsidP="00B36D46">
      <w:pPr>
        <w:jc w:val="center"/>
        <w:rPr>
          <w:b/>
        </w:rPr>
      </w:pPr>
      <w:r w:rsidRPr="00A9190F">
        <w:rPr>
          <w:b/>
        </w:rPr>
        <w:t>Grupa I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2"/>
        <w:gridCol w:w="1785"/>
        <w:gridCol w:w="2274"/>
        <w:gridCol w:w="2205"/>
      </w:tblGrid>
      <w:tr w:rsidR="00435EB4" w:rsidRPr="00B3203C" w:rsidTr="00B3203C">
        <w:tc>
          <w:tcPr>
            <w:tcW w:w="812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Lp.</w:t>
            </w:r>
          </w:p>
        </w:tc>
        <w:tc>
          <w:tcPr>
            <w:tcW w:w="1785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Termin</w:t>
            </w:r>
          </w:p>
        </w:tc>
        <w:tc>
          <w:tcPr>
            <w:tcW w:w="2274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Godziny zajęć</w:t>
            </w:r>
          </w:p>
        </w:tc>
        <w:tc>
          <w:tcPr>
            <w:tcW w:w="2205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Godziny dydaktyczne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1.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04.11.2017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2.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25.11.2017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3.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09.12.2017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4.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24.02.2018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5.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10.03.2018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24.03.2018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7.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14.04.2018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– 11</w:t>
            </w:r>
            <w:r w:rsidRPr="00B3203C">
              <w:rPr>
                <w:vertAlign w:val="superscript"/>
              </w:rPr>
              <w:t>15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4</w:t>
            </w:r>
          </w:p>
        </w:tc>
      </w:tr>
    </w:tbl>
    <w:p w:rsidR="00435EB4" w:rsidRDefault="00435EB4" w:rsidP="00B36D46">
      <w:pPr>
        <w:jc w:val="center"/>
      </w:pPr>
    </w:p>
    <w:p w:rsidR="00435EB4" w:rsidRDefault="00435EB4" w:rsidP="00B36D46">
      <w:pPr>
        <w:jc w:val="center"/>
        <w:rPr>
          <w:b/>
        </w:rPr>
      </w:pPr>
      <w:bookmarkStart w:id="0" w:name="_GoBack"/>
      <w:bookmarkEnd w:id="0"/>
    </w:p>
    <w:p w:rsidR="00435EB4" w:rsidRPr="00A9190F" w:rsidRDefault="00435EB4" w:rsidP="00B36D46">
      <w:pPr>
        <w:jc w:val="center"/>
        <w:rPr>
          <w:b/>
        </w:rPr>
      </w:pPr>
      <w:r w:rsidRPr="00A9190F">
        <w:rPr>
          <w:b/>
        </w:rPr>
        <w:t>Grupa I</w:t>
      </w:r>
      <w:r>
        <w:rPr>
          <w:b/>
        </w:rPr>
        <w:t>I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2"/>
        <w:gridCol w:w="1785"/>
        <w:gridCol w:w="2274"/>
        <w:gridCol w:w="2205"/>
      </w:tblGrid>
      <w:tr w:rsidR="00435EB4" w:rsidRPr="00B3203C" w:rsidTr="00B3203C">
        <w:tc>
          <w:tcPr>
            <w:tcW w:w="812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Lp.</w:t>
            </w:r>
          </w:p>
        </w:tc>
        <w:tc>
          <w:tcPr>
            <w:tcW w:w="1785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Termin</w:t>
            </w:r>
          </w:p>
        </w:tc>
        <w:tc>
          <w:tcPr>
            <w:tcW w:w="2274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Godziny zajęć</w:t>
            </w:r>
          </w:p>
        </w:tc>
        <w:tc>
          <w:tcPr>
            <w:tcW w:w="2205" w:type="dxa"/>
            <w:shd w:val="clear" w:color="auto" w:fill="BFBFBF"/>
          </w:tcPr>
          <w:p w:rsidR="00435EB4" w:rsidRPr="00B3203C" w:rsidRDefault="00435EB4" w:rsidP="00B3203C">
            <w:pPr>
              <w:spacing w:after="0" w:line="240" w:lineRule="auto"/>
              <w:jc w:val="center"/>
              <w:rPr>
                <w:b/>
              </w:rPr>
            </w:pPr>
            <w:r w:rsidRPr="00B3203C">
              <w:rPr>
                <w:b/>
              </w:rPr>
              <w:t>Godziny dydaktyczne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1.</w:t>
            </w:r>
          </w:p>
        </w:tc>
        <w:tc>
          <w:tcPr>
            <w:tcW w:w="178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02.12.2017</w:t>
            </w:r>
          </w:p>
        </w:tc>
        <w:tc>
          <w:tcPr>
            <w:tcW w:w="2274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2.</w:t>
            </w:r>
          </w:p>
        </w:tc>
        <w:tc>
          <w:tcPr>
            <w:tcW w:w="178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16.12.2017</w:t>
            </w:r>
          </w:p>
        </w:tc>
        <w:tc>
          <w:tcPr>
            <w:tcW w:w="2274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3.</w:t>
            </w:r>
          </w:p>
        </w:tc>
        <w:tc>
          <w:tcPr>
            <w:tcW w:w="178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03.03.2018</w:t>
            </w:r>
          </w:p>
        </w:tc>
        <w:tc>
          <w:tcPr>
            <w:tcW w:w="2274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4.</w:t>
            </w:r>
          </w:p>
        </w:tc>
        <w:tc>
          <w:tcPr>
            <w:tcW w:w="178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17.03.2018</w:t>
            </w:r>
          </w:p>
        </w:tc>
        <w:tc>
          <w:tcPr>
            <w:tcW w:w="2274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5.</w:t>
            </w:r>
          </w:p>
        </w:tc>
        <w:tc>
          <w:tcPr>
            <w:tcW w:w="178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07.04.2018</w:t>
            </w:r>
          </w:p>
        </w:tc>
        <w:tc>
          <w:tcPr>
            <w:tcW w:w="2274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6.</w:t>
            </w:r>
          </w:p>
        </w:tc>
        <w:tc>
          <w:tcPr>
            <w:tcW w:w="178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21.04.2018</w:t>
            </w:r>
          </w:p>
        </w:tc>
        <w:tc>
          <w:tcPr>
            <w:tcW w:w="2274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- 13</w:t>
            </w:r>
            <w:r w:rsidRPr="00B3203C">
              <w:rPr>
                <w:vertAlign w:val="superscript"/>
              </w:rPr>
              <w:t>00</w:t>
            </w:r>
          </w:p>
        </w:tc>
        <w:tc>
          <w:tcPr>
            <w:tcW w:w="2205" w:type="dxa"/>
          </w:tcPr>
          <w:p w:rsidR="00435EB4" w:rsidRPr="00B3203C" w:rsidRDefault="00435EB4" w:rsidP="00637DF4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435EB4" w:rsidRPr="00B3203C" w:rsidTr="00B3203C">
        <w:tc>
          <w:tcPr>
            <w:tcW w:w="812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7.</w:t>
            </w:r>
          </w:p>
        </w:tc>
        <w:tc>
          <w:tcPr>
            <w:tcW w:w="178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>
              <w:t>28.04.2018</w:t>
            </w:r>
          </w:p>
        </w:tc>
        <w:tc>
          <w:tcPr>
            <w:tcW w:w="2274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 w:rsidRPr="00B3203C">
              <w:t>8</w:t>
            </w:r>
            <w:r w:rsidRPr="00B3203C">
              <w:rPr>
                <w:vertAlign w:val="superscript"/>
              </w:rPr>
              <w:t>00</w:t>
            </w:r>
            <w:r w:rsidRPr="00B3203C">
              <w:t xml:space="preserve"> – 11</w:t>
            </w:r>
            <w:r w:rsidRPr="00B3203C">
              <w:rPr>
                <w:vertAlign w:val="superscript"/>
              </w:rPr>
              <w:t>15</w:t>
            </w:r>
          </w:p>
        </w:tc>
        <w:tc>
          <w:tcPr>
            <w:tcW w:w="2205" w:type="dxa"/>
          </w:tcPr>
          <w:p w:rsidR="00435EB4" w:rsidRPr="00B3203C" w:rsidRDefault="00435EB4" w:rsidP="00B3203C">
            <w:pPr>
              <w:spacing w:after="0" w:line="240" w:lineRule="auto"/>
              <w:jc w:val="center"/>
            </w:pPr>
            <w:r>
              <w:t>4</w:t>
            </w:r>
          </w:p>
        </w:tc>
      </w:tr>
    </w:tbl>
    <w:p w:rsidR="00435EB4" w:rsidRDefault="00435EB4" w:rsidP="00B36D46">
      <w:pPr>
        <w:jc w:val="center"/>
      </w:pPr>
    </w:p>
    <w:p w:rsidR="00435EB4" w:rsidRDefault="00435EB4" w:rsidP="00A9190F">
      <w:pPr>
        <w:jc w:val="center"/>
      </w:pPr>
    </w:p>
    <w:sectPr w:rsidR="00435EB4" w:rsidSect="003567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EB4" w:rsidRDefault="00435EB4" w:rsidP="00B507CD">
      <w:pPr>
        <w:spacing w:after="0" w:line="240" w:lineRule="auto"/>
      </w:pPr>
      <w:r>
        <w:separator/>
      </w:r>
    </w:p>
  </w:endnote>
  <w:endnote w:type="continuationSeparator" w:id="0">
    <w:p w:rsidR="00435EB4" w:rsidRDefault="00435EB4" w:rsidP="00B50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EB4" w:rsidRDefault="00435EB4" w:rsidP="00B507CD">
      <w:pPr>
        <w:spacing w:after="0" w:line="240" w:lineRule="auto"/>
      </w:pPr>
      <w:r>
        <w:separator/>
      </w:r>
    </w:p>
  </w:footnote>
  <w:footnote w:type="continuationSeparator" w:id="0">
    <w:p w:rsidR="00435EB4" w:rsidRDefault="00435EB4" w:rsidP="00B50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EB4" w:rsidRDefault="00435EB4">
    <w:pPr>
      <w:pStyle w:val="Header"/>
    </w:pPr>
    <w:r w:rsidRPr="006E4FB7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89.75pt;height:90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032"/>
    <w:rsid w:val="00084905"/>
    <w:rsid w:val="003567A1"/>
    <w:rsid w:val="00435EB4"/>
    <w:rsid w:val="00590EA3"/>
    <w:rsid w:val="00637DF4"/>
    <w:rsid w:val="006E4FB7"/>
    <w:rsid w:val="008B460F"/>
    <w:rsid w:val="009811DD"/>
    <w:rsid w:val="009A2DB6"/>
    <w:rsid w:val="00A9190F"/>
    <w:rsid w:val="00B03371"/>
    <w:rsid w:val="00B3203C"/>
    <w:rsid w:val="00B36D46"/>
    <w:rsid w:val="00B507CD"/>
    <w:rsid w:val="00CD264B"/>
    <w:rsid w:val="00D62032"/>
    <w:rsid w:val="00DA3080"/>
    <w:rsid w:val="00E749EC"/>
    <w:rsid w:val="00F8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A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919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50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507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50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07C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78</Words>
  <Characters>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</dc:title>
  <dc:subject/>
  <dc:creator>Monika</dc:creator>
  <cp:keywords/>
  <dc:description/>
  <cp:lastModifiedBy>Brzozowicz</cp:lastModifiedBy>
  <cp:revision>2</cp:revision>
  <dcterms:created xsi:type="dcterms:W3CDTF">2017-11-17T16:27:00Z</dcterms:created>
  <dcterms:modified xsi:type="dcterms:W3CDTF">2017-11-17T16:27:00Z</dcterms:modified>
</cp:coreProperties>
</file>